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673FBD" w:rsidRDefault="00E35DAD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7D2A61" w:rsidRPr="00673FBD" w:rsidRDefault="00E35DAD" w:rsidP="00437C00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673FBD" w:rsidRPr="00673FBD">
        <w:rPr>
          <w:rFonts w:ascii="Liberation Serif" w:hAnsi="Liberation Serif" w:cs="Liberation Serif"/>
          <w:sz w:val="28"/>
          <w:szCs w:val="28"/>
        </w:rPr>
        <w:t xml:space="preserve">      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3A5D83">
        <w:rPr>
          <w:rFonts w:ascii="Liberation Serif" w:hAnsi="Liberation Serif" w:cs="Liberation Serif"/>
          <w:sz w:val="28"/>
          <w:szCs w:val="28"/>
        </w:rPr>
        <w:t xml:space="preserve">              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</w:p>
    <w:p w:rsidR="007F3535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6484E" w:rsidRDefault="00A6484E" w:rsidP="00133698">
      <w:pPr>
        <w:rPr>
          <w:rFonts w:ascii="Liberation Serif" w:hAnsi="Liberation Serif" w:cs="Liberation Serif"/>
          <w:sz w:val="28"/>
          <w:szCs w:val="28"/>
        </w:rPr>
      </w:pPr>
    </w:p>
    <w:p w:rsidR="00D365F1" w:rsidRPr="00673FBD" w:rsidRDefault="00D365F1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7F3535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D365F1" w:rsidRPr="00673FBD" w:rsidRDefault="00D365F1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В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 соответствии с Градостроительным кодексом Российской Федерации, Федеральным законом от 6 октября 2003 года </w:t>
      </w:r>
      <w:r w:rsidR="009E61D6" w:rsidRPr="00673FBD">
        <w:rPr>
          <w:rFonts w:ascii="Liberation Serif" w:hAnsi="Liberation Serif" w:cs="Liberation Serif"/>
          <w:sz w:val="28"/>
          <w:szCs w:val="28"/>
        </w:rPr>
        <w:t>№ 131-ФЗ «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Об общих </w:t>
      </w:r>
      <w:r w:rsidR="00673FBD" w:rsidRPr="00673FBD">
        <w:rPr>
          <w:rFonts w:ascii="Liberation Serif" w:hAnsi="Liberation Serif" w:cs="Liberation Serif"/>
          <w:sz w:val="28"/>
          <w:szCs w:val="28"/>
        </w:rPr>
        <w:br/>
      </w:r>
      <w:r w:rsidR="007349E2" w:rsidRPr="00673FBD">
        <w:rPr>
          <w:rFonts w:ascii="Liberation Serif" w:hAnsi="Liberation Serif" w:cs="Liberation Serif"/>
          <w:sz w:val="28"/>
          <w:szCs w:val="28"/>
        </w:rPr>
        <w:t>принципах организации местного самоуп</w:t>
      </w:r>
      <w:r w:rsidR="009E61D6" w:rsidRPr="00673FBD">
        <w:rPr>
          <w:rFonts w:ascii="Liberation Serif" w:hAnsi="Liberation Serif" w:cs="Liberation Serif"/>
          <w:sz w:val="28"/>
          <w:szCs w:val="28"/>
        </w:rPr>
        <w:t>равления в Российской Федерации»</w:t>
      </w:r>
      <w:r w:rsidR="00C476B3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D4710" w:rsidRPr="00673FBD">
        <w:rPr>
          <w:rFonts w:ascii="Liberation Serif" w:hAnsi="Liberation Serif" w:cs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BF2B05" w:rsidRPr="00673FBD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Внести следующие изменения в Схему градостроительного зонирования территории части III «Схема градостроительного зонирования территории.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E6071A" w:rsidRPr="00673FBD">
        <w:rPr>
          <w:rFonts w:ascii="Liberation Serif" w:hAnsi="Liberation Serif" w:cs="Liberation Serif"/>
          <w:sz w:val="28"/>
          <w:szCs w:val="28"/>
        </w:rPr>
        <w:t>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(в редакции решений Городской Думы </w:t>
      </w:r>
      <w:r w:rsid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города Каменска-Уральского от 26.01.2011 № 309,</w:t>
      </w:r>
      <w:r w:rsid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>№ 55,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673FBD">
        <w:rPr>
          <w:rFonts w:ascii="Liberation Serif" w:hAnsi="Liberation Serif" w:cs="Liberation Serif"/>
          <w:sz w:val="28"/>
          <w:szCs w:val="28"/>
        </w:rPr>
        <w:t>№ 261,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517,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41,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26.04.2017 № 130,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20.09.2017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lastRenderedPageBreak/>
        <w:t>от 25.07.2018 № 381, от 21.11.2018 № 422,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673FBD">
        <w:rPr>
          <w:rFonts w:ascii="Liberation Serif" w:hAnsi="Liberation Serif" w:cs="Liberation Serif"/>
          <w:sz w:val="28"/>
          <w:szCs w:val="28"/>
        </w:rPr>
        <w:t>от 19.02.2020 № 647,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673FBD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673FBD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от 20.04.2022 </w:t>
      </w:r>
      <w:r w:rsidR="00F90476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>от 25.05.2022 № 93, от 22.06.2022 № 111, от 24.08.2022 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 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 xml:space="preserve">,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 xml:space="preserve">т 25.10.2023 № 288, </w:t>
      </w:r>
      <w:r w:rsidR="00F90476">
        <w:rPr>
          <w:rFonts w:ascii="Liberation Serif" w:hAnsi="Liberation Serif"/>
          <w:sz w:val="28"/>
          <w:szCs w:val="28"/>
        </w:rPr>
        <w:br/>
      </w:r>
      <w:r w:rsidR="00896839" w:rsidRPr="00673FBD">
        <w:rPr>
          <w:rFonts w:ascii="Liberation Serif" w:hAnsi="Liberation Serif"/>
          <w:sz w:val="28"/>
          <w:szCs w:val="28"/>
        </w:rPr>
        <w:t>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 от 17.04.2024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       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bookmarkStart w:id="0" w:name="_GoBack"/>
      <w:bookmarkEnd w:id="0"/>
      <w:r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</w:t>
      </w:r>
      <w:r w:rsidR="005816BA" w:rsidRPr="005816BA">
        <w:rPr>
          <w:rFonts w:ascii="Liberation Serif" w:hAnsi="Liberation Serif" w:cs="Liberation Serif"/>
          <w:sz w:val="28"/>
          <w:szCs w:val="28"/>
        </w:rPr>
        <w:t>увеличить границ</w:t>
      </w:r>
      <w:r w:rsidR="005816BA">
        <w:rPr>
          <w:rFonts w:ascii="Liberation Serif" w:hAnsi="Liberation Serif" w:cs="Liberation Serif"/>
          <w:sz w:val="28"/>
          <w:szCs w:val="28"/>
        </w:rPr>
        <w:t>ы</w:t>
      </w:r>
      <w:r w:rsidR="005816BA" w:rsidRPr="005816BA">
        <w:rPr>
          <w:rFonts w:ascii="Liberation Serif" w:hAnsi="Liberation Serif" w:cs="Liberation Serif"/>
          <w:sz w:val="28"/>
          <w:szCs w:val="28"/>
        </w:rPr>
        <w:t xml:space="preserve"> территориальной зоны </w:t>
      </w:r>
      <w:r w:rsidR="00947453" w:rsidRPr="00947453">
        <w:rPr>
          <w:rFonts w:ascii="Liberation Serif" w:hAnsi="Liberation Serif" w:cs="Liberation Serif"/>
          <w:sz w:val="28"/>
          <w:szCs w:val="28"/>
        </w:rPr>
        <w:t xml:space="preserve">КС-3 (Коммунально-складская зона 4-го класса) за счет уменьшения территории общего пользования в границах земельного участка с кадастровым номером 66:45:0200114:384, </w:t>
      </w:r>
      <w:r w:rsidR="00947453">
        <w:rPr>
          <w:rFonts w:ascii="Liberation Serif" w:hAnsi="Liberation Serif" w:cs="Liberation Serif"/>
          <w:sz w:val="28"/>
          <w:szCs w:val="28"/>
        </w:rPr>
        <w:t xml:space="preserve">расположенного </w:t>
      </w:r>
      <w:r w:rsidR="00947453" w:rsidRPr="00947453">
        <w:rPr>
          <w:rFonts w:ascii="Liberation Serif" w:hAnsi="Liberation Serif" w:cs="Liberation Serif"/>
          <w:sz w:val="28"/>
          <w:szCs w:val="28"/>
        </w:rPr>
        <w:t>по ул. Железнодорожной, 62, а также на территории с восточной стороны от рассматриваемого земельного участка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согласно Приложению 1 к настоящему решению;</w:t>
      </w:r>
    </w:p>
    <w:p w:rsidR="00192A9C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2) </w:t>
      </w:r>
      <w:r w:rsidR="008D591D">
        <w:rPr>
          <w:rFonts w:ascii="Liberation Serif" w:hAnsi="Liberation Serif" w:cs="Liberation Serif"/>
          <w:sz w:val="28"/>
          <w:szCs w:val="28"/>
        </w:rPr>
        <w:t>образовать</w:t>
      </w:r>
      <w:r w:rsidR="00E53DCA">
        <w:rPr>
          <w:rFonts w:ascii="Liberation Serif" w:hAnsi="Liberation Serif" w:cs="Liberation Serif"/>
          <w:sz w:val="28"/>
          <w:szCs w:val="28"/>
        </w:rPr>
        <w:t xml:space="preserve"> границы территориальной зоны </w:t>
      </w:r>
      <w:r w:rsidR="008D591D" w:rsidRPr="008D591D">
        <w:rPr>
          <w:rFonts w:ascii="Liberation Serif" w:hAnsi="Liberation Serif" w:cs="Liberation Serif"/>
          <w:sz w:val="28"/>
          <w:szCs w:val="28"/>
        </w:rPr>
        <w:t xml:space="preserve">СХ-6 (Зона ведения коллективного садоводства) за счет </w:t>
      </w:r>
      <w:r w:rsidR="008D591D">
        <w:rPr>
          <w:rFonts w:ascii="Liberation Serif" w:hAnsi="Liberation Serif" w:cs="Liberation Serif"/>
          <w:sz w:val="28"/>
          <w:szCs w:val="28"/>
        </w:rPr>
        <w:t>уменьшения</w:t>
      </w:r>
      <w:r w:rsidR="008D591D" w:rsidRPr="008D591D">
        <w:rPr>
          <w:rFonts w:ascii="Liberation Serif" w:hAnsi="Liberation Serif" w:cs="Liberation Serif"/>
          <w:sz w:val="28"/>
          <w:szCs w:val="28"/>
        </w:rPr>
        <w:t xml:space="preserve"> </w:t>
      </w:r>
      <w:r w:rsidR="008D591D">
        <w:rPr>
          <w:rFonts w:ascii="Liberation Serif" w:hAnsi="Liberation Serif" w:cs="Liberation Serif"/>
          <w:sz w:val="28"/>
          <w:szCs w:val="28"/>
        </w:rPr>
        <w:t xml:space="preserve">границ территориальной </w:t>
      </w:r>
      <w:r w:rsidR="008D591D" w:rsidRPr="008D591D">
        <w:rPr>
          <w:rFonts w:ascii="Liberation Serif" w:hAnsi="Liberation Serif" w:cs="Liberation Serif"/>
          <w:sz w:val="28"/>
          <w:szCs w:val="28"/>
        </w:rPr>
        <w:t>зоны</w:t>
      </w:r>
      <w:r w:rsidR="008D591D" w:rsidRPr="008D591D">
        <w:rPr>
          <w:rFonts w:ascii="Liberation Serif" w:hAnsi="Liberation Serif" w:cs="Liberation Serif"/>
          <w:sz w:val="28"/>
          <w:szCs w:val="28"/>
        </w:rPr>
        <w:t xml:space="preserve"> КС-4 (Коммунально-складская зона 5-го класса) в границах земельного участка с кадастровым номером 66:45:0200023:99, расположенного в КСТ №23, а также включить в границы территориальной зоны СХ-6 (Зона ведения коллективного садоводства) всю территорию КСТ №23</w:t>
      </w:r>
      <w:r w:rsidR="00E53DCA">
        <w:rPr>
          <w:rFonts w:ascii="Liberation Serif" w:hAnsi="Liberation Serif" w:cs="Liberation Serif"/>
          <w:sz w:val="28"/>
          <w:szCs w:val="28"/>
        </w:rPr>
        <w:t>, согласно Приложению 2</w:t>
      </w:r>
      <w:r w:rsidR="00E53DCA" w:rsidRPr="00E53DCA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49651C" w:rsidRPr="00673FBD" w:rsidRDefault="0049651C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617281" w:rsidRPr="00617281">
        <w:rPr>
          <w:rFonts w:ascii="Liberation Serif" w:hAnsi="Liberation Serif" w:cs="Liberation Serif"/>
          <w:sz w:val="28"/>
          <w:szCs w:val="28"/>
        </w:rPr>
        <w:t>образовать границы территориальной зоны</w:t>
      </w:r>
      <w:r w:rsidR="00617281">
        <w:rPr>
          <w:rFonts w:ascii="Liberation Serif" w:hAnsi="Liberation Serif" w:cs="Liberation Serif"/>
          <w:sz w:val="28"/>
          <w:szCs w:val="28"/>
        </w:rPr>
        <w:t xml:space="preserve"> </w:t>
      </w:r>
      <w:r w:rsidR="00617281" w:rsidRPr="00617281">
        <w:rPr>
          <w:rFonts w:ascii="Liberation Serif" w:hAnsi="Liberation Serif" w:cs="Liberation Serif"/>
          <w:sz w:val="28"/>
          <w:szCs w:val="28"/>
        </w:rPr>
        <w:t>КС-4 (Коммунально-складская зона 5-го класса) за счет уменьшения территории общего пользования в районе земельных участков с кадастровыми номерами 66:45:01</w:t>
      </w:r>
      <w:r w:rsidR="00617281">
        <w:rPr>
          <w:rFonts w:ascii="Liberation Serif" w:hAnsi="Liberation Serif" w:cs="Liberation Serif"/>
          <w:sz w:val="28"/>
          <w:szCs w:val="28"/>
        </w:rPr>
        <w:t>00013:18, 66:45:0100013:20, по ул. Чапаева, 2а, а также и</w:t>
      </w:r>
      <w:r w:rsidR="00617281" w:rsidRPr="00617281">
        <w:rPr>
          <w:rFonts w:ascii="Liberation Serif" w:hAnsi="Liberation Serif" w:cs="Liberation Serif"/>
          <w:sz w:val="28"/>
          <w:szCs w:val="28"/>
        </w:rPr>
        <w:t>зменить границы территориальных зон ОДК (Общественно-деловая зона комплексная), С-4 (Зона санитарно-защитного озеленения), СХ-6 (Зона ведения коллективного садоводства), СХ-7 (Зона ведения коллективного садоводства (территории потенциального строительства индивидуальной и блокированной жилой застройки), ИТ-1 (Зона инженерной инфраструктуры), ИТ-3 (Вспомогательная зона транспортной инфраструктуры), в районе рассматриваемых земельных участков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, согласно Приложению </w:t>
      </w:r>
      <w:r w:rsidR="00990712">
        <w:rPr>
          <w:rFonts w:ascii="Liberation Serif" w:hAnsi="Liberation Serif" w:cs="Liberation Serif"/>
          <w:sz w:val="28"/>
          <w:szCs w:val="28"/>
        </w:rPr>
        <w:t>3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617281">
        <w:rPr>
          <w:rFonts w:ascii="Liberation Serif" w:hAnsi="Liberation Serif" w:cs="Liberation Serif"/>
          <w:sz w:val="28"/>
          <w:szCs w:val="28"/>
        </w:rPr>
        <w:t>.</w:t>
      </w:r>
    </w:p>
    <w:p w:rsidR="007F3535" w:rsidRPr="00673FBD" w:rsidRDefault="00AE6AAE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6484E" w:rsidRDefault="00A6484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A6484E" w:rsidRDefault="00A6484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lastRenderedPageBreak/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397067" w:rsidRDefault="00397067" w:rsidP="00133698">
      <w:pPr>
        <w:jc w:val="both"/>
        <w:rPr>
          <w:rFonts w:ascii="Liberation Serif" w:hAnsi="Liberation Serif" w:cs="Liberation Serif"/>
        </w:rPr>
      </w:pPr>
    </w:p>
    <w:p w:rsidR="007C0F32" w:rsidRPr="00F90476" w:rsidRDefault="007C0F32" w:rsidP="00133698">
      <w:pPr>
        <w:jc w:val="both"/>
        <w:rPr>
          <w:rFonts w:ascii="Liberation Serif" w:hAnsi="Liberation Serif" w:cs="Liberation Serif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F90476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F90476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863F8C" w:rsidRPr="00673FBD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37C00" w:rsidRDefault="00437C00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D365F1">
      <w:headerReference w:type="default" r:id="rId8"/>
      <w:headerReference w:type="first" r:id="rId9"/>
      <w:pgSz w:w="11906" w:h="16838"/>
      <w:pgMar w:top="426" w:right="567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AD" w:rsidRDefault="00E35DAD" w:rsidP="00A57406">
      <w:r>
        <w:separator/>
      </w:r>
    </w:p>
  </w:endnote>
  <w:endnote w:type="continuationSeparator" w:id="0">
    <w:p w:rsidR="00E35DAD" w:rsidRDefault="00E35DAD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AD" w:rsidRDefault="00E35DAD" w:rsidP="00A57406">
      <w:r>
        <w:separator/>
      </w:r>
    </w:p>
  </w:footnote>
  <w:footnote w:type="continuationSeparator" w:id="0">
    <w:p w:rsidR="00E35DAD" w:rsidRDefault="00E35DAD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673FBD" w:rsidRDefault="008A52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7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BD" w:rsidRPr="00D76D46" w:rsidRDefault="00673FBD" w:rsidP="00F3673B">
    <w:pPr>
      <w:pStyle w:val="a9"/>
      <w:jc w:val="center"/>
      <w:rPr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02363"/>
    <w:rsid w:val="00020EC7"/>
    <w:rsid w:val="00050B06"/>
    <w:rsid w:val="00055EE2"/>
    <w:rsid w:val="00060D72"/>
    <w:rsid w:val="00084BE3"/>
    <w:rsid w:val="000A1B14"/>
    <w:rsid w:val="000B5329"/>
    <w:rsid w:val="000B653E"/>
    <w:rsid w:val="000E1C12"/>
    <w:rsid w:val="000E5698"/>
    <w:rsid w:val="000E61A4"/>
    <w:rsid w:val="000E6236"/>
    <w:rsid w:val="000F184B"/>
    <w:rsid w:val="000F55F8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B2FFE"/>
    <w:rsid w:val="001B4D8C"/>
    <w:rsid w:val="001D0FDA"/>
    <w:rsid w:val="001F08CD"/>
    <w:rsid w:val="001F141B"/>
    <w:rsid w:val="00201C80"/>
    <w:rsid w:val="002031E3"/>
    <w:rsid w:val="00210175"/>
    <w:rsid w:val="00213F88"/>
    <w:rsid w:val="00217F6E"/>
    <w:rsid w:val="00222C61"/>
    <w:rsid w:val="0023226A"/>
    <w:rsid w:val="0024565A"/>
    <w:rsid w:val="00246BED"/>
    <w:rsid w:val="00247D71"/>
    <w:rsid w:val="00272802"/>
    <w:rsid w:val="0029163E"/>
    <w:rsid w:val="00295595"/>
    <w:rsid w:val="002B085E"/>
    <w:rsid w:val="002B4DDA"/>
    <w:rsid w:val="002B557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6CE9"/>
    <w:rsid w:val="00437C00"/>
    <w:rsid w:val="00476FFC"/>
    <w:rsid w:val="00480269"/>
    <w:rsid w:val="00487143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31BAD"/>
    <w:rsid w:val="00535342"/>
    <w:rsid w:val="00536788"/>
    <w:rsid w:val="0054389D"/>
    <w:rsid w:val="0054636F"/>
    <w:rsid w:val="005548CA"/>
    <w:rsid w:val="00566020"/>
    <w:rsid w:val="00566B5A"/>
    <w:rsid w:val="00571130"/>
    <w:rsid w:val="00573078"/>
    <w:rsid w:val="005816BA"/>
    <w:rsid w:val="005879BE"/>
    <w:rsid w:val="00595B55"/>
    <w:rsid w:val="005B2F14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702165"/>
    <w:rsid w:val="007124B1"/>
    <w:rsid w:val="00720985"/>
    <w:rsid w:val="007349E2"/>
    <w:rsid w:val="007376A6"/>
    <w:rsid w:val="00737A63"/>
    <w:rsid w:val="00740727"/>
    <w:rsid w:val="00742F79"/>
    <w:rsid w:val="00777282"/>
    <w:rsid w:val="00781082"/>
    <w:rsid w:val="0078756F"/>
    <w:rsid w:val="007B23AB"/>
    <w:rsid w:val="007B5994"/>
    <w:rsid w:val="007C0F32"/>
    <w:rsid w:val="007D2A61"/>
    <w:rsid w:val="007F2604"/>
    <w:rsid w:val="007F3535"/>
    <w:rsid w:val="007F43C8"/>
    <w:rsid w:val="007F511E"/>
    <w:rsid w:val="007F575A"/>
    <w:rsid w:val="0081737E"/>
    <w:rsid w:val="008207AD"/>
    <w:rsid w:val="00820D32"/>
    <w:rsid w:val="008268D1"/>
    <w:rsid w:val="00827203"/>
    <w:rsid w:val="00834BA6"/>
    <w:rsid w:val="00836D5D"/>
    <w:rsid w:val="00852E8D"/>
    <w:rsid w:val="008555ED"/>
    <w:rsid w:val="00856EA4"/>
    <w:rsid w:val="00863F8C"/>
    <w:rsid w:val="008671D7"/>
    <w:rsid w:val="00871148"/>
    <w:rsid w:val="008726AC"/>
    <w:rsid w:val="0088452B"/>
    <w:rsid w:val="00896839"/>
    <w:rsid w:val="00896CBC"/>
    <w:rsid w:val="008A520B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47453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A403A"/>
    <w:rsid w:val="009B5A2D"/>
    <w:rsid w:val="009B74B1"/>
    <w:rsid w:val="009E61D6"/>
    <w:rsid w:val="009F6E5A"/>
    <w:rsid w:val="00A00C27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6DE4"/>
    <w:rsid w:val="00A57406"/>
    <w:rsid w:val="00A6484E"/>
    <w:rsid w:val="00A85413"/>
    <w:rsid w:val="00AA3D62"/>
    <w:rsid w:val="00AB19D5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471B0"/>
    <w:rsid w:val="00B504CD"/>
    <w:rsid w:val="00B51B59"/>
    <w:rsid w:val="00B525C5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5198"/>
    <w:rsid w:val="00C8290F"/>
    <w:rsid w:val="00C97988"/>
    <w:rsid w:val="00CA14D7"/>
    <w:rsid w:val="00CB0696"/>
    <w:rsid w:val="00CC2D68"/>
    <w:rsid w:val="00CC471D"/>
    <w:rsid w:val="00CC7F7A"/>
    <w:rsid w:val="00CF7251"/>
    <w:rsid w:val="00D025E1"/>
    <w:rsid w:val="00D2293A"/>
    <w:rsid w:val="00D2477A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B56"/>
    <w:rsid w:val="00DC5A52"/>
    <w:rsid w:val="00DE4BE7"/>
    <w:rsid w:val="00DE724D"/>
    <w:rsid w:val="00E0724B"/>
    <w:rsid w:val="00E35DAD"/>
    <w:rsid w:val="00E53DCA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130A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DA07BA19-A1B9-427B-8F50-ED3EDB5C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D9998-7D77-469F-8FEE-F6CCA6FAD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138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35</cp:revision>
  <cp:lastPrinted>2022-05-17T05:55:00Z</cp:lastPrinted>
  <dcterms:created xsi:type="dcterms:W3CDTF">2024-03-20T03:28:00Z</dcterms:created>
  <dcterms:modified xsi:type="dcterms:W3CDTF">2024-08-23T10:05:00Z</dcterms:modified>
</cp:coreProperties>
</file>